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DE272" w14:textId="77777777" w:rsidR="00606DE6" w:rsidRDefault="00606DE6" w:rsidP="00606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UMBWELL</w:t>
      </w:r>
      <w:r>
        <w:rPr>
          <w:rFonts w:cs="Times New Roman"/>
          <w:szCs w:val="24"/>
        </w:rPr>
        <w:t xml:space="preserve">       (d.ca.1487)</w:t>
      </w:r>
    </w:p>
    <w:p w14:paraId="3C851FA8" w14:textId="3E22EDC7" w:rsidR="00606DE6" w:rsidRDefault="00606DE6" w:rsidP="00606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Wombwell, Y</w:t>
      </w:r>
      <w:r w:rsidR="00D56F54">
        <w:rPr>
          <w:rFonts w:cs="Times New Roman"/>
          <w:szCs w:val="24"/>
        </w:rPr>
        <w:t>o</w:t>
      </w:r>
      <w:r>
        <w:rPr>
          <w:rFonts w:cs="Times New Roman"/>
          <w:szCs w:val="24"/>
        </w:rPr>
        <w:t xml:space="preserve">rkshire. </w:t>
      </w:r>
    </w:p>
    <w:p w14:paraId="5A1C4D9E" w14:textId="77777777" w:rsidR="00606DE6" w:rsidRDefault="00606DE6" w:rsidP="00606DE6">
      <w:pPr>
        <w:pStyle w:val="NoSpacing"/>
        <w:rPr>
          <w:rFonts w:cs="Times New Roman"/>
          <w:szCs w:val="24"/>
        </w:rPr>
      </w:pPr>
    </w:p>
    <w:p w14:paraId="0ADA7B39" w14:textId="77777777" w:rsidR="00606DE6" w:rsidRDefault="00606DE6" w:rsidP="00606DE6">
      <w:pPr>
        <w:pStyle w:val="NoSpacing"/>
        <w:rPr>
          <w:rFonts w:cs="Times New Roman"/>
          <w:szCs w:val="24"/>
        </w:rPr>
      </w:pPr>
    </w:p>
    <w:p w14:paraId="7AB5DE7E" w14:textId="77777777" w:rsidR="00606DE6" w:rsidRDefault="00606DE6" w:rsidP="00606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Aug.1487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Yorkshire.</w:t>
      </w:r>
    </w:p>
    <w:p w14:paraId="2E258F18" w14:textId="77777777" w:rsidR="00606DE6" w:rsidRDefault="00606DE6" w:rsidP="00606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p.68)</w:t>
      </w:r>
    </w:p>
    <w:p w14:paraId="71EF675A" w14:textId="77777777" w:rsidR="00606DE6" w:rsidRDefault="00606DE6" w:rsidP="00606DE6">
      <w:pPr>
        <w:pStyle w:val="NoSpacing"/>
        <w:rPr>
          <w:rFonts w:cs="Times New Roman"/>
          <w:szCs w:val="24"/>
        </w:rPr>
      </w:pPr>
    </w:p>
    <w:p w14:paraId="085CED85" w14:textId="77777777" w:rsidR="00606DE6" w:rsidRDefault="00606DE6" w:rsidP="00606DE6">
      <w:pPr>
        <w:pStyle w:val="NoSpacing"/>
        <w:rPr>
          <w:rFonts w:cs="Times New Roman"/>
          <w:szCs w:val="24"/>
        </w:rPr>
      </w:pPr>
    </w:p>
    <w:p w14:paraId="7010CAAD" w14:textId="77777777" w:rsidR="00606DE6" w:rsidRDefault="00606DE6" w:rsidP="00606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2024</w:t>
      </w:r>
    </w:p>
    <w:p w14:paraId="6337B2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D5D563" w14:textId="77777777" w:rsidR="00606DE6" w:rsidRDefault="00606DE6" w:rsidP="009139A6">
      <w:r>
        <w:separator/>
      </w:r>
    </w:p>
  </w:endnote>
  <w:endnote w:type="continuationSeparator" w:id="0">
    <w:p w14:paraId="0A4767BD" w14:textId="77777777" w:rsidR="00606DE6" w:rsidRDefault="00606D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0EC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767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64E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482A3" w14:textId="77777777" w:rsidR="00606DE6" w:rsidRDefault="00606DE6" w:rsidP="009139A6">
      <w:r>
        <w:separator/>
      </w:r>
    </w:p>
  </w:footnote>
  <w:footnote w:type="continuationSeparator" w:id="0">
    <w:p w14:paraId="0FC04644" w14:textId="77777777" w:rsidR="00606DE6" w:rsidRDefault="00606D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0E8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7D7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8F5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DE6"/>
    <w:rsid w:val="000666E0"/>
    <w:rsid w:val="002510B7"/>
    <w:rsid w:val="00270799"/>
    <w:rsid w:val="005C130B"/>
    <w:rsid w:val="00606DE6"/>
    <w:rsid w:val="0077787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6F5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CE85F"/>
  <w15:chartTrackingRefBased/>
  <w15:docId w15:val="{BB1ED759-5D89-47E9-A3F7-1BA7EFE7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2024-05-24T17:01:00Z</dcterms:created>
  <dcterms:modified xsi:type="dcterms:W3CDTF">2024-05-24T17:02:00Z</dcterms:modified>
</cp:coreProperties>
</file>